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163C9A" w:rsidRPr="00EC0C5E" w:rsidTr="00B337EF">
        <w:tc>
          <w:tcPr>
            <w:tcW w:w="9747" w:type="dxa"/>
          </w:tcPr>
          <w:p w:rsidR="00163C9A" w:rsidRPr="00EC0C5E" w:rsidRDefault="00163C9A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63C9A" w:rsidRPr="00EC0C5E" w:rsidRDefault="00163C9A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163C9A" w:rsidRPr="00EC0C5E" w:rsidRDefault="00163C9A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163C9A" w:rsidRPr="00EC0C5E" w:rsidRDefault="00163C9A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163C9A" w:rsidRPr="00EC0C5E" w:rsidRDefault="00163C9A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163C9A" w:rsidRPr="00C71463" w:rsidRDefault="00163C9A" w:rsidP="0087046B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15.04.2025 № 29</w:t>
            </w:r>
          </w:p>
          <w:p w:rsidR="00163C9A" w:rsidRPr="00EC0C5E" w:rsidRDefault="00163C9A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163C9A" w:rsidRPr="00EC0C5E" w:rsidRDefault="00163C9A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163C9A" w:rsidRPr="00EC0C5E" w:rsidRDefault="00163C9A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163C9A" w:rsidRPr="00EC0C5E" w:rsidRDefault="00163C9A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163C9A" w:rsidRPr="00EC0C5E" w:rsidRDefault="00163C9A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163C9A" w:rsidRPr="00EC0C5E" w:rsidRDefault="00163C9A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163C9A" w:rsidRDefault="00163C9A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63C9A" w:rsidRPr="002C2593" w:rsidRDefault="00163C9A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63C9A" w:rsidRPr="0088300D" w:rsidRDefault="00163C9A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163C9A" w:rsidRPr="0088300D" w:rsidRDefault="00163C9A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</w:t>
      </w:r>
      <w:r>
        <w:rPr>
          <w:rFonts w:ascii="Times New Roman" w:hAnsi="Times New Roman"/>
          <w:b/>
          <w:bCs/>
          <w:sz w:val="28"/>
          <w:szCs w:val="28"/>
        </w:rPr>
        <w:t xml:space="preserve">альной программы Глафировского </w:t>
      </w:r>
      <w:r w:rsidRPr="0088300D">
        <w:rPr>
          <w:rFonts w:ascii="Times New Roman" w:hAnsi="Times New Roman"/>
          <w:b/>
          <w:bCs/>
          <w:sz w:val="28"/>
          <w:szCs w:val="28"/>
        </w:rPr>
        <w:t>сельского поселения Щербиновского района</w:t>
      </w:r>
    </w:p>
    <w:p w:rsidR="00163C9A" w:rsidRPr="0088300D" w:rsidRDefault="00163C9A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163C9A" w:rsidRPr="0088300D" w:rsidRDefault="00163C9A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163C9A" w:rsidRPr="00823FD6" w:rsidRDefault="00163C9A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1966"/>
        <w:gridCol w:w="984"/>
        <w:gridCol w:w="1138"/>
        <w:gridCol w:w="1138"/>
        <w:gridCol w:w="1138"/>
        <w:gridCol w:w="1142"/>
        <w:gridCol w:w="1138"/>
        <w:gridCol w:w="1138"/>
        <w:gridCol w:w="1138"/>
        <w:gridCol w:w="1563"/>
        <w:gridCol w:w="1276"/>
      </w:tblGrid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163C9A" w:rsidRPr="00EC0C5E" w:rsidTr="00071F77">
        <w:trPr>
          <w:trHeight w:val="1275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rHeight w:val="162"/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rHeight w:val="562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163C9A" w:rsidRPr="00EC0C5E" w:rsidRDefault="00163C9A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163C9A" w:rsidRPr="00EC0C5E" w:rsidTr="00071F77">
        <w:trPr>
          <w:trHeight w:val="13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10322144,75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1836641,92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сельского поселения Щербиновского района</w:t>
            </w:r>
          </w:p>
          <w:p w:rsidR="00163C9A" w:rsidRPr="00EC0C5E" w:rsidRDefault="00163C9A" w:rsidP="00C71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10322144,75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1836641,92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163C9A" w:rsidRPr="00EC0C5E" w:rsidRDefault="00163C9A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1978626,47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71463">
              <w:rPr>
                <w:rFonts w:ascii="Times New Roman" w:hAnsi="Times New Roman"/>
                <w:sz w:val="20"/>
                <w:szCs w:val="24"/>
              </w:rPr>
              <w:t>745082,49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1978626,47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71463">
              <w:rPr>
                <w:rFonts w:ascii="Times New Roman" w:hAnsi="Times New Roman"/>
                <w:sz w:val="20"/>
                <w:szCs w:val="24"/>
              </w:rPr>
              <w:t>745082,49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163C9A" w:rsidRPr="00EC0C5E" w:rsidRDefault="00163C9A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rHeight w:val="70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3020063,79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1041559,42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3020063,79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1041559,42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163C9A" w:rsidRPr="00EC0C5E" w:rsidTr="00071F77">
        <w:trPr>
          <w:trHeight w:val="431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163C9A" w:rsidRPr="00EC0C5E" w:rsidTr="00071F77">
        <w:trPr>
          <w:trHeight w:val="2535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rHeight w:val="334"/>
          <w:tblCellSpacing w:w="5" w:type="nil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163C9A" w:rsidRPr="00EC0C5E" w:rsidTr="00071F77">
        <w:trPr>
          <w:trHeight w:val="694"/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163C9A" w:rsidRPr="00EC0C5E" w:rsidTr="00071F77">
        <w:trPr>
          <w:trHeight w:val="1838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9"/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11215047,07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2123867,92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C9A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11215047,07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C71463" w:rsidRDefault="00163C9A" w:rsidP="00C71463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2123867,92</w:t>
            </w:r>
          </w:p>
        </w:tc>
        <w:tc>
          <w:tcPr>
            <w:tcW w:w="2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9A" w:rsidRPr="00EC0C5E" w:rsidRDefault="00163C9A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163C9A" w:rsidRDefault="00163C9A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63C9A" w:rsidRDefault="00163C9A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63C9A" w:rsidRDefault="00163C9A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163C9A" w:rsidRDefault="00163C9A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163C9A" w:rsidRPr="004F6CD4" w:rsidRDefault="00163C9A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sectPr w:rsidR="00163C9A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C9A" w:rsidRDefault="00163C9A" w:rsidP="00FD7872">
      <w:pPr>
        <w:spacing w:after="0" w:line="240" w:lineRule="auto"/>
      </w:pPr>
      <w:r>
        <w:separator/>
      </w:r>
    </w:p>
  </w:endnote>
  <w:endnote w:type="continuationSeparator" w:id="0">
    <w:p w:rsidR="00163C9A" w:rsidRDefault="00163C9A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C9A" w:rsidRDefault="00163C9A" w:rsidP="00FD7872">
      <w:pPr>
        <w:spacing w:after="0" w:line="240" w:lineRule="auto"/>
      </w:pPr>
      <w:r>
        <w:separator/>
      </w:r>
    </w:p>
  </w:footnote>
  <w:footnote w:type="continuationSeparator" w:id="0">
    <w:p w:rsidR="00163C9A" w:rsidRDefault="00163C9A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C9A" w:rsidRDefault="00163C9A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3C9A" w:rsidRDefault="00163C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C9A" w:rsidRDefault="00163C9A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163C9A" w:rsidRDefault="00163C9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106290"/>
    <w:rsid w:val="00130602"/>
    <w:rsid w:val="00157383"/>
    <w:rsid w:val="00163C9A"/>
    <w:rsid w:val="00220C75"/>
    <w:rsid w:val="002C2593"/>
    <w:rsid w:val="002C5A44"/>
    <w:rsid w:val="00330AE7"/>
    <w:rsid w:val="00357F56"/>
    <w:rsid w:val="003C1E9D"/>
    <w:rsid w:val="003C5467"/>
    <w:rsid w:val="003E0C72"/>
    <w:rsid w:val="004261F8"/>
    <w:rsid w:val="00431C0D"/>
    <w:rsid w:val="0047064D"/>
    <w:rsid w:val="004A1C7F"/>
    <w:rsid w:val="004F6CD4"/>
    <w:rsid w:val="0055503B"/>
    <w:rsid w:val="005553ED"/>
    <w:rsid w:val="005740E2"/>
    <w:rsid w:val="005B601B"/>
    <w:rsid w:val="005E400B"/>
    <w:rsid w:val="005F4DD4"/>
    <w:rsid w:val="006920C6"/>
    <w:rsid w:val="006A0681"/>
    <w:rsid w:val="007A362F"/>
    <w:rsid w:val="007A6967"/>
    <w:rsid w:val="007F0F79"/>
    <w:rsid w:val="00823FD6"/>
    <w:rsid w:val="00830CA8"/>
    <w:rsid w:val="008506AC"/>
    <w:rsid w:val="0087046B"/>
    <w:rsid w:val="00870D2B"/>
    <w:rsid w:val="0088300D"/>
    <w:rsid w:val="00894D2B"/>
    <w:rsid w:val="00895FAC"/>
    <w:rsid w:val="00935992"/>
    <w:rsid w:val="009764C6"/>
    <w:rsid w:val="009B3A99"/>
    <w:rsid w:val="009C0A0F"/>
    <w:rsid w:val="009E0431"/>
    <w:rsid w:val="009E5370"/>
    <w:rsid w:val="009F77CE"/>
    <w:rsid w:val="00A21DBB"/>
    <w:rsid w:val="00B17DC9"/>
    <w:rsid w:val="00B337EF"/>
    <w:rsid w:val="00B33FD1"/>
    <w:rsid w:val="00C2367A"/>
    <w:rsid w:val="00C71463"/>
    <w:rsid w:val="00C72DAE"/>
    <w:rsid w:val="00CC7483"/>
    <w:rsid w:val="00CF2E98"/>
    <w:rsid w:val="00D321C3"/>
    <w:rsid w:val="00D340C8"/>
    <w:rsid w:val="00D52B85"/>
    <w:rsid w:val="00D87603"/>
    <w:rsid w:val="00DB6ED7"/>
    <w:rsid w:val="00E67CCA"/>
    <w:rsid w:val="00E70C4F"/>
    <w:rsid w:val="00E76438"/>
    <w:rsid w:val="00EC0C5E"/>
    <w:rsid w:val="00EF6F94"/>
    <w:rsid w:val="00FA0F8C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5</Pages>
  <Words>867</Words>
  <Characters>4942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26</cp:revision>
  <cp:lastPrinted>2025-04-24T08:06:00Z</cp:lastPrinted>
  <dcterms:created xsi:type="dcterms:W3CDTF">2019-08-19T13:15:00Z</dcterms:created>
  <dcterms:modified xsi:type="dcterms:W3CDTF">2025-04-25T09:23:00Z</dcterms:modified>
</cp:coreProperties>
</file>